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502585" w14:textId="2502585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BA721E">
        <w:t>7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EB757A">
        <w:t>20</w:t>
      </w:r>
      <w:r>
        <w:t>. St-</w:t>
      </w:r>
      <w:r w:rsidR="00142F30">
        <w:t>3095/2019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EB757A">
        <w:t>20</w:t>
      </w:r>
      <w:r>
        <w:t xml:space="preserve">. </w:t>
      </w:r>
      <w:r w:rsidR="00274EC2">
        <w:t>St-</w:t>
      </w:r>
      <w:r w:rsidR="00142F30">
        <w:t>3095/2019</w:t>
      </w:r>
    </w:p>
    <w:p w:rsidR="00142F30" w:rsidP="0060363E" w:rsidRDefault="00142F30"/>
    <w:p w:rsidR="00C8505A" w:rsidP="0060363E" w:rsidRDefault="00C8505A">
      <w:r>
        <w:t xml:space="preserve">             </w:t>
      </w:r>
      <w:r w:rsidR="00142F30">
        <w:t>Podnositelj zahtjeva: SIMBOL MUSIC d.o.o., Gajeva 2/a, Zagreb, OIB: 2771540724</w:t>
      </w: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C8505A" w:rsidP="0060363E" w:rsidRDefault="00C8505A">
      <w:r>
        <w:t xml:space="preserve">            </w:t>
      </w:r>
      <w:r w:rsidR="00142F30">
        <w:t>SIMBOL MUSIC d.o.o., Gajeva 2/a, Zagreb, OIB: 2771540724</w:t>
      </w:r>
    </w:p>
    <w:p w:rsidR="00142F30" w:rsidP="0060363E" w:rsidRDefault="00142F3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42F30"/>
    <w:rsid w:val="001D5AB3"/>
    <w:rsid w:val="00242FCD"/>
    <w:rsid w:val="00274EC2"/>
    <w:rsid w:val="00356A07"/>
    <w:rsid w:val="003777CA"/>
    <w:rsid w:val="00383B46"/>
    <w:rsid w:val="003B61AD"/>
    <w:rsid w:val="003F7B41"/>
    <w:rsid w:val="00431A12"/>
    <w:rsid w:val="0046597F"/>
    <w:rsid w:val="004D4987"/>
    <w:rsid w:val="005038AB"/>
    <w:rsid w:val="00514017"/>
    <w:rsid w:val="005263FE"/>
    <w:rsid w:val="0060363E"/>
    <w:rsid w:val="006375A9"/>
    <w:rsid w:val="006A2AD6"/>
    <w:rsid w:val="007E145A"/>
    <w:rsid w:val="00890969"/>
    <w:rsid w:val="008A519D"/>
    <w:rsid w:val="00945B0E"/>
    <w:rsid w:val="00965862"/>
    <w:rsid w:val="009C0FBF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B77A1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56A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6A0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6A0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6A0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6A0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2020.</izvorni_sadrzaj>
    <derivirana_varijabla naziv="DomainObject.DatumDonosenjaOdluke_1">27.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3095</izvorni_sadrzaj>
    <derivirana_varijabla naziv="DomainObject.Predmet.Broj_1">3095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2019.</izvorni_sadrzaj>
    <derivirana_varijabla naziv="DomainObject.Predmet.DatumOsnivanja_1">18.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St-3095/2019</izvorni_sadrzaj>
    <derivirana_varijabla naziv="DomainObject.Predmet.OznakaBroj_1">St-3095/2019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SIMBOL MUSIC d.o.o. zastupanog po punomoćniku Kristian Pelc; Luka Despot</izvorni_sadrzaj>
    <derivirana_varijabla naziv="DomainObject.Predmet.ProtustrankaFormated_1">  SIMBOL MUSIC d.o.o. zastupanog po punomoćniku Kristian Pelc; Luka Despot</derivirana_varijabla>
  </DomainObject.Predmet.ProtustrankaFormated>
  <DomainObject.Predmet.ProtustrankaFormatedOIB>
    <izvorni_sadrzaj>  SIMBOL MUSIC d.o.o., OIB 32771540724 zastupanog po punomoćniku Kristian Pelc; Luka Despot</izvorni_sadrzaj>
    <derivirana_varijabla naziv="DomainObject.Predmet.ProtustrankaFormatedOIB_1">  SIMBOL MUSIC d.o.o., OIB 32771540724 zastupanog po punomoćniku Kristian Pelc; Luka Despot</derivirana_varijabla>
  </DomainObject.Predmet.ProtustrankaFormatedOIB>
  <DomainObject.Predmet.ProtustrankaFormatedWithAdress>
    <izvorni_sadrzaj> SIMBOL MUSIC d.o.o., Gajeva 2/a, 10000 Zagreb zastupanog po punomoćniku Kristian Pelc; Luka Despot</izvorni_sadrzaj>
    <derivirana_varijabla naziv="DomainObject.Predmet.ProtustrankaFormatedWithAdress_1"> SIMBOL MUSIC d.o.o., Gajeva 2/a, 10000 Zagreb zastupanog po punomoćniku Kristian Pelc; Luka Despot</derivirana_varijabla>
  </DomainObject.Predmet.ProtustrankaFormatedWithAdress>
  <DomainObject.Predmet.ProtustrankaFormatedWithAdressOIB>
    <izvorni_sadrzaj> SIMBOL MUSIC d.o.o., OIB 32771540724, Gajeva 2/a, 10000 Zagreb zastupanog po punomoćniku Kristian Pelc; Luka Despot</izvorni_sadrzaj>
    <derivirana_varijabla naziv="DomainObject.Predmet.ProtustrankaFormatedWithAdressOIB_1"> SIMBOL MUSIC d.o.o., OIB 32771540724, Gajeva 2/a, 10000 Zagreb zastupanog po punomoćniku Kristian Pelc; Luka Despot</derivirana_varijabla>
  </DomainObject.Predmet.ProtustrankaFormatedWithAdressOIB>
  <DomainObject.Predmet.ProtustrankaWithAdress>
    <izvorni_sadrzaj>SIMBOL MUSIC d.o.o. Gajeva 2/a, 10000 Zagreb</izvorni_sadrzaj>
    <derivirana_varijabla naziv="DomainObject.Predmet.ProtustrankaWithAdress_1">SIMBOL MUSIC d.o.o. Gajeva 2/a, 10000 Zagreb</derivirana_varijabla>
  </DomainObject.Predmet.ProtustrankaWithAdress>
  <DomainObject.Predmet.ProtustrankaWithAdressOIB>
    <izvorni_sadrzaj>SIMBOL MUSIC d.o.o., OIB 32771540724, Gajeva 2/a, 10000 Zagreb</izvorni_sadrzaj>
    <derivirana_varijabla naziv="DomainObject.Predmet.ProtustrankaWithAdressOIB_1">SIMBOL MUSIC d.o.o., OIB 32771540724, Gajeva 2/a, 10000 Zagreb</derivirana_varijabla>
  </DomainObject.Predmet.ProtustrankaWithAdressOIB>
  <DomainObject.Predmet.ProtustrankaNazivFormated>
    <izvorni_sadrzaj>SIMBOL MUSIC d.o.o.</izvorni_sadrzaj>
    <derivirana_varijabla naziv="DomainObject.Predmet.ProtustrankaNazivFormated_1">SIMBOL MUSIC d.o.o.</derivirana_varijabla>
  </DomainObject.Predmet.ProtustrankaNazivFormated>
  <DomainObject.Predmet.ProtustrankaNazivFormatedOIB>
    <izvorni_sadrzaj>SIMBOL MUSIC d.o.o., OIB 32771540724</izvorni_sadrzaj>
    <derivirana_varijabla naziv="DomainObject.Predmet.ProtustrankaNazivFormatedOIB_1">SIMBOL MUSIC d.o.o., OIB 32771540724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226, Kennedyev trg 11</izvorni_sadrzaj>
    <derivirana_varijabla naziv="DomainObject.Predmet.Referada.Prostorija.Naziv_1">Soba 226, Kennedyev trg 11</derivirana_varijabla>
  </DomainObject.Predmet.Referada.Prostorija.Naziv>
  <DomainObject.Predmet.Referada.Prostorija.Oznaka>
    <izvorni_sadrzaj>226 Kennedyev trg 11</izvorni_sadrzaj>
    <derivirana_varijabla naziv="DomainObject.Predmet.Referada.Prostorija.Oznaka_1">226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SIMBOL MUSIC d.o.o.</izvorni_sadrzaj>
    <derivirana_varijabla naziv="DomainObject.Predmet.StrankaFormated_1">  SIMBOL MUSIC d.o.o.</derivirana_varijabla>
  </DomainObject.Predmet.StrankaFormated>
  <DomainObject.Predmet.StrankaFormatedOIB>
    <izvorni_sadrzaj>  SIMBOL MUSIC d.o.o., OIB 32771540724</izvorni_sadrzaj>
    <derivirana_varijabla naziv="DomainObject.Predmet.StrankaFormatedOIB_1">  SIMBOL MUSIC d.o.o., OIB 32771540724</derivirana_varijabla>
  </DomainObject.Predmet.StrankaFormatedOIB>
  <DomainObject.Predmet.StrankaFormatedWithAdress>
    <izvorni_sadrzaj> SIMBOL MUSIC d.o.o., Gajeva 2a, 10000 Zagreb</izvorni_sadrzaj>
    <derivirana_varijabla naziv="DomainObject.Predmet.StrankaFormatedWithAdress_1"> SIMBOL MUSIC d.o.o., Gajeva 2a, 10000 Zagreb</derivirana_varijabla>
  </DomainObject.Predmet.StrankaFormatedWithAdress>
  <DomainObject.Predmet.StrankaFormatedWithAdressOIB>
    <izvorni_sadrzaj> SIMBOL MUSIC d.o.o., OIB 32771540724, Gajeva 2a, 10000 Zagreb</izvorni_sadrzaj>
    <derivirana_varijabla naziv="DomainObject.Predmet.StrankaFormatedWithAdressOIB_1"> SIMBOL MUSIC d.o.o., OIB 32771540724, Gajeva 2a, 10000 Zagreb</derivirana_varijabla>
  </DomainObject.Predmet.StrankaFormatedWithAdressOIB>
  <DomainObject.Predmet.StrankaWithAdress>
    <izvorni_sadrzaj>SIMBOL MUSIC d.o.o. Gajeva 2a,10000 Zagreb</izvorni_sadrzaj>
    <derivirana_varijabla naziv="DomainObject.Predmet.StrankaWithAdress_1">SIMBOL MUSIC d.o.o. Gajeva 2a,10000 Zagreb</derivirana_varijabla>
  </DomainObject.Predmet.StrankaWithAdress>
  <DomainObject.Predmet.StrankaWithAdressOIB>
    <izvorni_sadrzaj>SIMBOL MUSIC d.o.o., OIB 32771540724, Gajeva 2a,10000 Zagreb</izvorni_sadrzaj>
    <derivirana_varijabla naziv="DomainObject.Predmet.StrankaWithAdressOIB_1">SIMBOL MUSIC d.o.o., OIB 32771540724, Gajeva 2a,10000 Zagreb</derivirana_varijabla>
  </DomainObject.Predmet.StrankaWithAdressOIB>
  <DomainObject.Predmet.StrankaNazivFormated>
    <izvorni_sadrzaj>SIMBOL MUSIC d.o.o.</izvorni_sadrzaj>
    <derivirana_varijabla naziv="DomainObject.Predmet.StrankaNazivFormated_1">SIMBOL MUSIC d.o.o.</derivirana_varijabla>
  </DomainObject.Predmet.StrankaNazivFormated>
  <DomainObject.Predmet.StrankaNazivFormatedOIB>
    <izvorni_sadrzaj>SIMBOL MUSIC d.o.o., OIB 32771540724</izvorni_sadrzaj>
    <derivirana_varijabla naziv="DomainObject.Predmet.StrankaNazivFormatedOIB_1">SIMBOL MUSIC d.o.o., OIB 32771540724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SIMBOL MUSIC d.o.o.</item>
    </izvorni_sadrzaj>
    <derivirana_varijabla naziv="DomainObject.Predmet.StrankaListFormated_1">
      <item>SIMBOL MUSIC d.o.o.</item>
    </derivirana_varijabla>
  </DomainObject.Predmet.StrankaListFormated>
  <DomainObject.Predmet.StrankaListFormatedOIB>
    <izvorni_sadrzaj>
      <item>SIMBOL MUSIC d.o.o., OIB 32771540724</item>
    </izvorni_sadrzaj>
    <derivirana_varijabla naziv="DomainObject.Predmet.StrankaListFormatedOIB_1">
      <item>SIMBOL MUSIC d.o.o., OIB 32771540724</item>
    </derivirana_varijabla>
  </DomainObject.Predmet.StrankaListFormatedOIB>
  <DomainObject.Predmet.StrankaListFormatedWithAdress>
    <izvorni_sadrzaj>
      <item>SIMBOL MUSIC d.o.o., Gajeva 2a, 10000 Zagreb</item>
    </izvorni_sadrzaj>
    <derivirana_varijabla naziv="DomainObject.Predmet.StrankaListFormatedWithAdress_1">
      <item>SIMBOL MUSIC d.o.o., Gajeva 2a, 10000 Zagreb</item>
    </derivirana_varijabla>
  </DomainObject.Predmet.StrankaListFormatedWithAdress>
  <DomainObject.Predmet.StrankaListFormatedWithAdressOIB>
    <izvorni_sadrzaj>
      <item>SIMBOL MUSIC d.o.o., OIB 32771540724, Gajeva 2a, 10000 Zagreb</item>
    </izvorni_sadrzaj>
    <derivirana_varijabla naziv="DomainObject.Predmet.StrankaListFormatedWithAdressOIB_1">
      <item>SIMBOL MUSIC d.o.o., OIB 32771540724, Gajeva 2a, 10000 Zagreb</item>
    </derivirana_varijabla>
  </DomainObject.Predmet.StrankaListFormatedWithAdressOIB>
  <DomainObject.Predmet.StrankaListNazivFormated>
    <izvorni_sadrzaj>
      <item>SIMBOL MUSIC d.o.o.</item>
    </izvorni_sadrzaj>
    <derivirana_varijabla naziv="DomainObject.Predmet.StrankaListNazivFormated_1">
      <item>SIMBOL MUSIC d.o.o.</item>
    </derivirana_varijabla>
  </DomainObject.Predmet.StrankaListNazivFormated>
  <DomainObject.Predmet.StrankaListNazivFormatedOIB>
    <izvorni_sadrzaj>
      <item>SIMBOL MUSIC d.o.o., OIB 32771540724</item>
    </izvorni_sadrzaj>
    <derivirana_varijabla naziv="DomainObject.Predmet.StrankaListNazivFormatedOIB_1">
      <item>SIMBOL MUSIC d.o.o., OIB 32771540724</item>
    </derivirana_varijabla>
  </DomainObject.Predmet.StrankaListNazivFormatedOIB>
  <DomainObject.Predmet.ProtuStrankaListFormated>
    <izvorni_sadrzaj>
      <item>SIMBOL MUSIC d.o.o. zastupanog po punomoćniku Kristian Pelc; Luka Despot</item>
    </izvorni_sadrzaj>
    <derivirana_varijabla naziv="DomainObject.Predmet.ProtuStrankaListFormated_1">
      <item>SIMBOL MUSIC d.o.o. zastupanog po punomoćniku Kristian Pelc; Luka Despot</item>
    </derivirana_varijabla>
  </DomainObject.Predmet.ProtuStrankaListFormated>
  <DomainObject.Predmet.ProtuStrankaListFormatedOIB>
    <izvorni_sadrzaj>
      <item>SIMBOL MUSIC d.o.o., OIB 32771540724 zastupanog po punomoćniku Kristian Pelc; Luka Despot</item>
    </izvorni_sadrzaj>
    <derivirana_varijabla naziv="DomainObject.Predmet.ProtuStrankaListFormatedOIB_1">
      <item>SIMBOL MUSIC d.o.o., OIB 32771540724 zastupanog po punomoćniku Kristian Pelc; Luka Despot</item>
    </derivirana_varijabla>
  </DomainObject.Predmet.ProtuStrankaListFormatedOIB>
  <DomainObject.Predmet.ProtuStrankaListFormatedWithAdress>
    <izvorni_sadrzaj>
      <item>SIMBOL MUSIC d.o.o., Gajeva 2/a, 10000 Zagreb zastupanog po punomoćniku Kristian Pelc; Luka Despot</item>
    </izvorni_sadrzaj>
    <derivirana_varijabla naziv="DomainObject.Predmet.ProtuStrankaListFormatedWithAdress_1">
      <item>SIMBOL MUSIC d.o.o., Gajeva 2/a, 10000 Zagreb zastupanog po punomoćniku Kristian Pelc; Luka Despot</item>
    </derivirana_varijabla>
  </DomainObject.Predmet.ProtuStrankaListFormatedWithAdress>
  <DomainObject.Predmet.ProtuStrankaListFormatedWithAdressOIB>
    <izvorni_sadrzaj>
      <item>SIMBOL MUSIC d.o.o., OIB 32771540724, Gajeva 2/a, 10000 Zagreb zastupanog po punomoćniku Kristian Pelc; Luka Despot</item>
    </izvorni_sadrzaj>
    <derivirana_varijabla naziv="DomainObject.Predmet.ProtuStrankaListFormatedWithAdressOIB_1">
      <item>SIMBOL MUSIC d.o.o., OIB 32771540724, Gajeva 2/a, 10000 Zagreb zastupanog po punomoćniku Kristian Pelc; Luka Despot</item>
    </derivirana_varijabla>
  </DomainObject.Predmet.ProtuStrankaListFormatedWithAdressOIB>
  <DomainObject.Predmet.ProtuStrankaListNazivFormated>
    <izvorni_sadrzaj>
      <item>SIMBOL MUSIC d.o.o.</item>
    </izvorni_sadrzaj>
    <derivirana_varijabla naziv="DomainObject.Predmet.ProtuStrankaListNazivFormated_1">
      <item>SIMBOL MUSIC d.o.o.</item>
    </derivirana_varijabla>
  </DomainObject.Predmet.ProtuStrankaListNazivFormated>
  <DomainObject.Predmet.ProtuStrankaListNazivFormatedOIB>
    <izvorni_sadrzaj>
      <item>SIMBOL MUSIC d.o.o., OIB 32771540724</item>
    </izvorni_sadrzaj>
    <derivirana_varijabla naziv="DomainObject.Predmet.ProtuStrankaListNazivFormatedOIB_1">
      <item>SIMBOL MUSIC d.o.o., OIB 32771540724</item>
    </derivirana_varijabla>
  </DomainObject.Predmet.ProtuStrankaListNazivFormatedOIB>
  <DomainObject.Predmet.OstaliListFormated>
    <izvorni_sadrzaj>
      <item>Kristian Pelc punomoćnik sudionika u postupku SIMBOL MUSIC d.o.o.</item>
      <item>Luka Despot punomoćnik sudionika u postupku SIMBOL MUSIC d.o.o.</item>
    </izvorni_sadrzaj>
    <derivirana_varijabla naziv="DomainObject.Predmet.OstaliListFormated_1">
      <item>Kristian Pelc punomoćnik sudionika u postupku SIMBOL MUSIC d.o.o.</item>
      <item>Luka Despot punomoćnik sudionika u postupku SIMBOL MUSIC d.o.o.</item>
    </derivirana_varijabla>
  </DomainObject.Predmet.OstaliListFormated>
  <DomainObject.Predmet.OstaliListFormatedOIB>
    <izvorni_sadrzaj>
      <item>Kristian Pelc, OIB 13819004657 punomoćnik sudionika u postupku SIMBOL MUSIC d.o.o.</item>
      <item>Luka Despot, OIB 62093332488 punomoćnik sudionika u postupku SIMBOL MUSIC d.o.o.</item>
    </izvorni_sadrzaj>
    <derivirana_varijabla naziv="DomainObject.Predmet.OstaliListFormatedOIB_1">
      <item>Kristian Pelc, OIB 13819004657 punomoćnik sudionika u postupku SIMBOL MUSIC d.o.o.</item>
      <item>Luka Despot, OIB 62093332488 punomoćnik sudionika u postupku SIMBOL MUSIC d.o.o.</item>
    </derivirana_varijabla>
  </DomainObject.Predmet.OstaliListFormatedOIB>
  <DomainObject.Predmet.OstaliListFormatedWithAdress>
    <izvorni_sadrzaj>
      <item>Kristian Pelc, Trg kralja Tomislava 6, 10000 Zagreb punomoćnik sudionika u postupku SIMBOL MUSIC d.o.o.</item>
      <item>Luka Despot, Ljudevita Gaja 2a, 10000 Zagreb punomoćnik sudionika u postupku SIMBOL MUSIC d.o.o.</item>
    </izvorni_sadrzaj>
    <derivirana_varijabla naziv="DomainObject.Predmet.OstaliListFormatedWithAdress_1">
      <item>Kristian Pelc, Trg kralja Tomislava 6, 10000 Zagreb punomoćnik sudionika u postupku SIMBOL MUSIC d.o.o.</item>
      <item>Luka Despot, Ljudevita Gaja 2a, 10000 Zagreb punomoćnik sudionika u postupku SIMBOL MUSIC d.o.o.</item>
    </derivirana_varijabla>
  </DomainObject.Predmet.OstaliListFormatedWithAdress>
  <DomainObject.Predmet.OstaliListFormatedWithAdressOIB>
    <izvorni_sadrzaj>
      <item>Kristian Pelc, OIB 13819004657, Trg kralja Tomislava 6, 10000 Zagreb punomoćnik sudionika u postupku SIMBOL MUSIC d.o.o.</item>
      <item>Luka Despot, OIB 62093332488, Ljudevita Gaja 2a, 10000 Zagreb punomoćnik sudionika u postupku SIMBOL MUSIC d.o.o.</item>
    </izvorni_sadrzaj>
    <derivirana_varijabla naziv="DomainObject.Predmet.OstaliListFormatedWithAdressOIB_1">
      <item>Kristian Pelc, OIB 13819004657, Trg kralja Tomislava 6, 10000 Zagreb punomoćnik sudionika u postupku SIMBOL MUSIC d.o.o.</item>
      <item>Luka Despot, OIB 62093332488, Ljudevita Gaja 2a, 10000 Zagreb punomoćnik sudionika u postupku SIMBOL MUSIC d.o.o.</item>
    </derivirana_varijabla>
  </DomainObject.Predmet.OstaliListFormatedWithAdressOIB>
  <DomainObject.Predmet.OstaliListNazivFormated>
    <izvorni_sadrzaj>
      <item>Kristian Pelc</item>
      <item>Luka Despot</item>
    </izvorni_sadrzaj>
    <derivirana_varijabla naziv="DomainObject.Predmet.OstaliListNazivFormated_1">
      <item>Kristian Pelc</item>
      <item>Luka Despot</item>
    </derivirana_varijabla>
  </DomainObject.Predmet.OstaliListNazivFormated>
  <DomainObject.Predmet.OstaliListNazivFormatedOIB>
    <izvorni_sadrzaj>
      <item>Kristian Pelc, OIB 13819004657</item>
      <item>Luka Despot, OIB 62093332488</item>
    </izvorni_sadrzaj>
    <derivirana_varijabla naziv="DomainObject.Predmet.OstaliListNazivFormatedOIB_1">
      <item>Kristian Pelc, OIB 13819004657</item>
      <item>Luka Despot, OIB 62093332488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2020.</izvorni_sadrzaj>
    <derivirana_varijabla naziv="DomainObject.Datum_1">27.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SIMBOL MUSIC d.o.o.</izvorni_sadrzaj>
    <derivirana_varijabla naziv="DomainObject.Predmet.StrankaIDrugi_1">SIMBOL MUSIC d.o.o.</derivirana_varijabla>
  </DomainObject.Predmet.StrankaIDrugi>
  <DomainObject.Predmet.ProtustrankaIDrugi>
    <izvorni_sadrzaj>SIMBOL MUSIC d.o.o.</izvorni_sadrzaj>
    <derivirana_varijabla naziv="DomainObject.Predmet.ProtustrankaIDrugi_1">SIMBOL MUSIC d.o.o.</derivirana_varijabla>
  </DomainObject.Predmet.ProtustrankaIDrugi>
  <DomainObject.Predmet.StrankaIDrugiAdressOIB>
    <izvorni_sadrzaj>SIMBOL MUSIC d.o.o., OIB 32771540724, Gajeva 2a, 10000 Zagreb</izvorni_sadrzaj>
    <derivirana_varijabla naziv="DomainObject.Predmet.StrankaIDrugiAdressOIB_1">SIMBOL MUSIC d.o.o., OIB 32771540724, Gajeva 2a, 10000 Zagreb</derivirana_varijabla>
  </DomainObject.Predmet.StrankaIDrugiAdressOIB>
  <DomainObject.Predmet.ProtustrankaIDrugiAdressOIB>
    <izvorni_sadrzaj>SIMBOL MUSIC d.o.o., OIB 32771540724, Gajeva 2/a, 10000 Zagreb</izvorni_sadrzaj>
    <derivirana_varijabla naziv="DomainObject.Predmet.ProtustrankaIDrugiAdressOIB_1">SIMBOL MUSIC d.o.o., OIB 32771540724, Gajeva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SIMBOL MUSIC d.o.o.</item>
      <item>SIMBOL MUSIC d.o.o.</item>
      <item>Kristian Pelc</item>
      <item>Luka Despot</item>
    </izvorni_sadrzaj>
    <derivirana_varijabla naziv="DomainObject.Predmet.SudioniciListNaziv_1">
      <item>SIMBOL MUSIC d.o.o.</item>
      <item>SIMBOL MUSIC d.o.o.</item>
      <item>Kristian Pelc</item>
      <item>Luka Despot</item>
    </derivirana_varijabla>
  </DomainObject.Predmet.SudioniciListNaziv>
  <DomainObject.Predmet.SudioniciListAdressOIB>
    <izvorni_sadrzaj>
      <item>SIMBOL MUSIC d.o.o., OIB 32771540724, Gajeva 2a,10000 Zagreb</item>
      <item>SIMBOL MUSIC d.o.o., OIB 32771540724, Gajeva 2/a,10000 Zagreb</item>
      <item>Kristian Pelc, OIB 13819004657, Trg kralja Tomislava 6,10000 Zagreb</item>
      <item>Luka Despot, OIB 62093332488, Ljudevita Gaja 2a,10000 Zagreb</item>
    </izvorni_sadrzaj>
    <derivirana_varijabla naziv="DomainObject.Predmet.SudioniciListAdressOIB_1">
      <item>SIMBOL MUSIC d.o.o., OIB 32771540724, Gajeva 2a,10000 Zagreb</item>
      <item>SIMBOL MUSIC d.o.o., OIB 32771540724, Gajeva 2/a,10000 Zagreb</item>
      <item>Kristian Pelc, OIB 13819004657, Trg kralja Tomislava 6,10000 Zagreb</item>
      <item>Luka Despot, OIB 62093332488, Ljudevita Gaja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32771540724</item>
      <item>, OIB 32771540724</item>
      <item>, OIB 13819004657</item>
      <item>, OIB 62093332488</item>
    </izvorni_sadrzaj>
    <derivirana_varijabla naziv="DomainObject.Predmet.SudioniciListNazivOIB_1">
      <item>, OIB 32771540724</item>
      <item>, OIB 32771540724</item>
      <item>, OIB 13819004657</item>
      <item>, OIB 62093332488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prosinca 2019.</izvorni_sadrzaj>
    <derivirana_varijabla naziv="DomainObject.PredzadnjaOdlukaIzPredmeta.DatumDonosenjaOdluke_1">23. prosinca 2019.</derivirana_varijabla>
  </DomainObject.PredzadnjaOdlukaIzPredmeta.DatumDonosenjaOdluke>
  <DomainObject.PredzadnjaOdlukaIzPredmeta.Oznaka>
    <izvorni_sadrzaj>St-3095/2019-2</izvorni_sadrzaj>
    <derivirana_varijabla naziv="DomainObject.PredzadnjaOdlukaIzPredmeta.Oznaka_1">St-3095/2019-2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prosinca 2019.</izvorni_sadrzaj>
    <derivirana_varijabla naziv="DomainObject.Predmet.DatumPocetkaProcesa_1">18.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130</properties:Words>
  <properties:Characters>759</properties:Characters>
  <properties:Lines>44</properties:Lines>
  <properties:Paragraphs>25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2020-08-27T09:42:00Z</cp:lastPrinted>
  <dcterms:modified xmlns:xsi="http://www.w3.org/2001/XMLSchema-instance" xsi:type="dcterms:W3CDTF">2020-08-27T10:49:00Z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